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528C" w:rsidRDefault="0065528C" w:rsidP="0065528C">
      <w:pPr>
        <w:pStyle w:val="NoSpacing"/>
      </w:pPr>
      <w:r>
        <w:rPr>
          <w:u w:val="single"/>
        </w:rPr>
        <w:t>William MASSY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65528C" w:rsidRDefault="0065528C" w:rsidP="0065528C">
      <w:pPr>
        <w:pStyle w:val="NoSpacing"/>
      </w:pPr>
    </w:p>
    <w:p w:rsidR="0065528C" w:rsidRDefault="0065528C" w:rsidP="0065528C">
      <w:pPr>
        <w:pStyle w:val="NoSpacing"/>
      </w:pPr>
    </w:p>
    <w:p w:rsidR="0065528C" w:rsidRDefault="0065528C" w:rsidP="0065528C">
      <w:pPr>
        <w:pStyle w:val="NoSpacing"/>
      </w:pPr>
      <w:r>
        <w:t xml:space="preserve">  8 Oct.1435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Ware, Hertfordshire,</w:t>
      </w:r>
    </w:p>
    <w:p w:rsidR="0065528C" w:rsidRDefault="0065528C" w:rsidP="0065528C">
      <w:pPr>
        <w:pStyle w:val="NoSpacing"/>
      </w:pPr>
      <w:r>
        <w:tab/>
      </w:r>
      <w:r>
        <w:tab/>
        <w:t>into lands of Edward Boteler(q.v.).</w:t>
      </w:r>
    </w:p>
    <w:p w:rsidR="0065528C" w:rsidRDefault="0065528C" w:rsidP="0065528C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24-297)</w:t>
      </w:r>
    </w:p>
    <w:p w:rsidR="0065528C" w:rsidRDefault="0065528C" w:rsidP="0065528C">
      <w:pPr>
        <w:pStyle w:val="NoSpacing"/>
      </w:pPr>
    </w:p>
    <w:p w:rsidR="0065528C" w:rsidRDefault="0065528C" w:rsidP="0065528C">
      <w:pPr>
        <w:pStyle w:val="NoSpacing"/>
      </w:pPr>
    </w:p>
    <w:p w:rsidR="0065528C" w:rsidRPr="00FB18F9" w:rsidRDefault="0065528C" w:rsidP="0065528C">
      <w:pPr>
        <w:pStyle w:val="NoSpacing"/>
      </w:pPr>
      <w:r>
        <w:t>2 September 2017</w:t>
      </w:r>
    </w:p>
    <w:p w:rsidR="006B2F86" w:rsidRPr="0065528C" w:rsidRDefault="0065528C" w:rsidP="00E71FC3">
      <w:pPr>
        <w:pStyle w:val="NoSpacing"/>
      </w:pPr>
      <w:bookmarkStart w:id="0" w:name="_GoBack"/>
      <w:bookmarkEnd w:id="0"/>
    </w:p>
    <w:sectPr w:rsidR="006B2F86" w:rsidRPr="0065528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528C" w:rsidRDefault="0065528C" w:rsidP="00E71FC3">
      <w:pPr>
        <w:spacing w:after="0" w:line="240" w:lineRule="auto"/>
      </w:pPr>
      <w:r>
        <w:separator/>
      </w:r>
    </w:p>
  </w:endnote>
  <w:endnote w:type="continuationSeparator" w:id="0">
    <w:p w:rsidR="0065528C" w:rsidRDefault="0065528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528C" w:rsidRDefault="0065528C" w:rsidP="00E71FC3">
      <w:pPr>
        <w:spacing w:after="0" w:line="240" w:lineRule="auto"/>
      </w:pPr>
      <w:r>
        <w:separator/>
      </w:r>
    </w:p>
  </w:footnote>
  <w:footnote w:type="continuationSeparator" w:id="0">
    <w:p w:rsidR="0065528C" w:rsidRDefault="0065528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28C"/>
    <w:rsid w:val="001A7C09"/>
    <w:rsid w:val="00577BD5"/>
    <w:rsid w:val="0065528C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A65336"/>
  <w15:chartTrackingRefBased/>
  <w15:docId w15:val="{7FBBA8C6-EAD2-4567-853D-DC41A441A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2017-09-02T15:43:00Z</dcterms:created>
  <dcterms:modified xsi:type="dcterms:W3CDTF">2017-09-02T15:44:00Z</dcterms:modified>
</cp:coreProperties>
</file>